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82778" w14:textId="73B66323" w:rsidR="00BA00AB" w:rsidRDefault="00AD005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BOTFYSSHE</w:t>
      </w:r>
      <w:r>
        <w:rPr>
          <w:rFonts w:cs="Times New Roman"/>
          <w:szCs w:val="24"/>
        </w:rPr>
        <w:t xml:space="preserve">      (fl.1484)</w:t>
      </w:r>
    </w:p>
    <w:p w14:paraId="004D185E" w14:textId="1EB7B724" w:rsidR="00AD005A" w:rsidRDefault="00AD005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Mayor of Calais.</w:t>
      </w:r>
    </w:p>
    <w:p w14:paraId="6D2DB742" w14:textId="77777777" w:rsidR="00AD005A" w:rsidRDefault="00AD005A" w:rsidP="009139A6">
      <w:pPr>
        <w:pStyle w:val="NoSpacing"/>
        <w:rPr>
          <w:rFonts w:cs="Times New Roman"/>
          <w:szCs w:val="24"/>
        </w:rPr>
      </w:pPr>
    </w:p>
    <w:p w14:paraId="59DD5DCD" w14:textId="77777777" w:rsidR="00AD005A" w:rsidRDefault="00AD005A" w:rsidP="009139A6">
      <w:pPr>
        <w:pStyle w:val="NoSpacing"/>
        <w:rPr>
          <w:rFonts w:cs="Times New Roman"/>
          <w:szCs w:val="24"/>
        </w:rPr>
      </w:pPr>
    </w:p>
    <w:p w14:paraId="50778497" w14:textId="6101B979" w:rsidR="00AD005A" w:rsidRDefault="00AD005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Mar.1484</w:t>
      </w:r>
      <w:r>
        <w:rPr>
          <w:rFonts w:cs="Times New Roman"/>
          <w:szCs w:val="24"/>
        </w:rPr>
        <w:tab/>
        <w:t>He and the Alderman and burgesses of the town ware granted a general</w:t>
      </w:r>
    </w:p>
    <w:p w14:paraId="08415565" w14:textId="6308A6F3" w:rsidR="00AD005A" w:rsidRDefault="00AD005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pardon.</w:t>
      </w:r>
    </w:p>
    <w:p w14:paraId="492F3EBF" w14:textId="77777777" w:rsidR="00AD005A" w:rsidRDefault="00AD005A" w:rsidP="00AD00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(“The Pardon Rolls of Richard III 1484-5” ed. Hannes Kleineke, </w:t>
      </w:r>
    </w:p>
    <w:p w14:paraId="3486F077" w14:textId="1E823901" w:rsidR="00AD005A" w:rsidRDefault="00AD005A" w:rsidP="00AD005A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pub. by the List and Index Society, vol.365, 2023, p.</w:t>
      </w:r>
      <w:r>
        <w:rPr>
          <w:rFonts w:cs="Times New Roman"/>
          <w:szCs w:val="24"/>
        </w:rPr>
        <w:t>7)</w:t>
      </w:r>
    </w:p>
    <w:p w14:paraId="79024183" w14:textId="77777777" w:rsidR="00AD005A" w:rsidRDefault="00AD005A" w:rsidP="00AD005A">
      <w:pPr>
        <w:pStyle w:val="NoSpacing"/>
        <w:rPr>
          <w:rFonts w:cs="Times New Roman"/>
          <w:szCs w:val="24"/>
        </w:rPr>
      </w:pPr>
    </w:p>
    <w:p w14:paraId="78D34D52" w14:textId="77777777" w:rsidR="00AD005A" w:rsidRDefault="00AD005A" w:rsidP="00AD005A">
      <w:pPr>
        <w:pStyle w:val="NoSpacing"/>
        <w:rPr>
          <w:rFonts w:cs="Times New Roman"/>
          <w:szCs w:val="24"/>
        </w:rPr>
      </w:pPr>
    </w:p>
    <w:p w14:paraId="0124A833" w14:textId="54DDB19B" w:rsidR="00AD005A" w:rsidRPr="007F32B5" w:rsidRDefault="00AD005A" w:rsidP="00AD00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September 2023</w:t>
      </w:r>
    </w:p>
    <w:p w14:paraId="4E0AB0AB" w14:textId="37C3DF38" w:rsidR="00AD005A" w:rsidRPr="00AD005A" w:rsidRDefault="00AD005A" w:rsidP="009139A6">
      <w:pPr>
        <w:pStyle w:val="NoSpacing"/>
        <w:rPr>
          <w:rFonts w:cs="Times New Roman"/>
          <w:szCs w:val="24"/>
        </w:rPr>
      </w:pPr>
    </w:p>
    <w:sectPr w:rsidR="00AD005A" w:rsidRPr="00AD00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4B30C" w14:textId="77777777" w:rsidR="00AD005A" w:rsidRDefault="00AD005A" w:rsidP="009139A6">
      <w:r>
        <w:separator/>
      </w:r>
    </w:p>
  </w:endnote>
  <w:endnote w:type="continuationSeparator" w:id="0">
    <w:p w14:paraId="5B990372" w14:textId="77777777" w:rsidR="00AD005A" w:rsidRDefault="00AD00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B45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A42C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8D9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EF125" w14:textId="77777777" w:rsidR="00AD005A" w:rsidRDefault="00AD005A" w:rsidP="009139A6">
      <w:r>
        <w:separator/>
      </w:r>
    </w:p>
  </w:footnote>
  <w:footnote w:type="continuationSeparator" w:id="0">
    <w:p w14:paraId="2E727555" w14:textId="77777777" w:rsidR="00AD005A" w:rsidRDefault="00AD00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BAFE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31A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FDC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05A"/>
    <w:rsid w:val="000666E0"/>
    <w:rsid w:val="002510B7"/>
    <w:rsid w:val="005C130B"/>
    <w:rsid w:val="00826F5C"/>
    <w:rsid w:val="009139A6"/>
    <w:rsid w:val="009448BB"/>
    <w:rsid w:val="00947624"/>
    <w:rsid w:val="00A3176C"/>
    <w:rsid w:val="00AD005A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30DD5"/>
  <w15:chartTrackingRefBased/>
  <w15:docId w15:val="{0724506D-EDF5-48B1-96BD-2E7A11BE0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2023-09-26T16:54:00Z</dcterms:created>
  <dcterms:modified xsi:type="dcterms:W3CDTF">2023-09-26T16:57:00Z</dcterms:modified>
</cp:coreProperties>
</file>